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72FB3" w14:textId="4CB02491" w:rsidR="00BA00AB" w:rsidRDefault="004D43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SOMERFELD</w:t>
      </w:r>
      <w:r>
        <w:rPr>
          <w:rFonts w:cs="Times New Roman"/>
          <w:szCs w:val="24"/>
        </w:rPr>
        <w:t xml:space="preserve">         (fl.1418)</w:t>
      </w:r>
    </w:p>
    <w:p w14:paraId="1C77B2EF" w14:textId="1D9E0337" w:rsidR="004D432D" w:rsidRDefault="004D43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</w:t>
      </w:r>
    </w:p>
    <w:p w14:paraId="51EE08D5" w14:textId="33D5A188" w:rsidR="004D432D" w:rsidRDefault="004D432D" w:rsidP="009139A6">
      <w:pPr>
        <w:pStyle w:val="NoSpacing"/>
        <w:rPr>
          <w:rFonts w:cs="Times New Roman"/>
          <w:szCs w:val="24"/>
        </w:rPr>
      </w:pPr>
    </w:p>
    <w:p w14:paraId="25A2A331" w14:textId="6B5B5EE6" w:rsidR="004D432D" w:rsidRDefault="004D432D" w:rsidP="009139A6">
      <w:pPr>
        <w:pStyle w:val="NoSpacing"/>
        <w:rPr>
          <w:rFonts w:cs="Times New Roman"/>
          <w:szCs w:val="24"/>
        </w:rPr>
      </w:pPr>
    </w:p>
    <w:p w14:paraId="2B547E10" w14:textId="488AB543" w:rsidR="004D432D" w:rsidRDefault="004D43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Aug.1418</w:t>
      </w:r>
      <w:r>
        <w:rPr>
          <w:rFonts w:cs="Times New Roman"/>
          <w:szCs w:val="24"/>
        </w:rPr>
        <w:tab/>
        <w:t>He made his Will.   (W.Y.R. p.155)</w:t>
      </w:r>
    </w:p>
    <w:p w14:paraId="0C589B4B" w14:textId="3E4A3874" w:rsidR="004D432D" w:rsidRDefault="004D432D" w:rsidP="009139A6">
      <w:pPr>
        <w:pStyle w:val="NoSpacing"/>
        <w:rPr>
          <w:rFonts w:cs="Times New Roman"/>
          <w:szCs w:val="24"/>
        </w:rPr>
      </w:pPr>
    </w:p>
    <w:p w14:paraId="40649A6C" w14:textId="6E850ABB" w:rsidR="004D432D" w:rsidRDefault="004D432D" w:rsidP="009139A6">
      <w:pPr>
        <w:pStyle w:val="NoSpacing"/>
        <w:rPr>
          <w:rFonts w:cs="Times New Roman"/>
          <w:szCs w:val="24"/>
        </w:rPr>
      </w:pPr>
    </w:p>
    <w:p w14:paraId="00F99E8D" w14:textId="2971F333" w:rsidR="004D432D" w:rsidRPr="004D432D" w:rsidRDefault="004D43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March 2023</w:t>
      </w:r>
    </w:p>
    <w:sectPr w:rsidR="004D432D" w:rsidRPr="004D43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1513" w14:textId="77777777" w:rsidR="004D432D" w:rsidRDefault="004D432D" w:rsidP="009139A6">
      <w:r>
        <w:separator/>
      </w:r>
    </w:p>
  </w:endnote>
  <w:endnote w:type="continuationSeparator" w:id="0">
    <w:p w14:paraId="28E04825" w14:textId="77777777" w:rsidR="004D432D" w:rsidRDefault="004D43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04D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3C9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90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DD0F3" w14:textId="77777777" w:rsidR="004D432D" w:rsidRDefault="004D432D" w:rsidP="009139A6">
      <w:r>
        <w:separator/>
      </w:r>
    </w:p>
  </w:footnote>
  <w:footnote w:type="continuationSeparator" w:id="0">
    <w:p w14:paraId="659F673F" w14:textId="77777777" w:rsidR="004D432D" w:rsidRDefault="004D43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68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1FC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5B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32D"/>
    <w:rsid w:val="000666E0"/>
    <w:rsid w:val="002510B7"/>
    <w:rsid w:val="004D432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671E2"/>
  <w15:chartTrackingRefBased/>
  <w15:docId w15:val="{C98B635B-3A61-4008-80DC-1F9D2349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2023-03-10T22:07:00Z</dcterms:created>
  <dcterms:modified xsi:type="dcterms:W3CDTF">2023-03-10T22:09:00Z</dcterms:modified>
</cp:coreProperties>
</file>